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46249156"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 xml:space="preserve">Presentation </w:t>
      </w:r>
      <w:r w:rsidR="004113A9">
        <w:rPr>
          <w:rFonts w:ascii="Arial" w:hAnsi="Arial"/>
          <w:b/>
          <w:sz w:val="28"/>
        </w:rPr>
        <w:t xml:space="preserve">Explores </w:t>
      </w:r>
      <w:r w:rsidR="002812E2">
        <w:rPr>
          <w:rFonts w:ascii="Arial" w:hAnsi="Arial"/>
          <w:b/>
          <w:sz w:val="28"/>
        </w:rPr>
        <w:t xml:space="preserve">Food, </w:t>
      </w:r>
      <w:r w:rsidR="00F97198">
        <w:rPr>
          <w:rFonts w:ascii="Arial" w:hAnsi="Arial"/>
          <w:b/>
          <w:sz w:val="28"/>
        </w:rPr>
        <w:t>History</w:t>
      </w:r>
      <w:r w:rsidR="002812E2">
        <w:rPr>
          <w:rFonts w:ascii="Arial" w:hAnsi="Arial"/>
          <w:b/>
          <w:sz w:val="28"/>
        </w:rPr>
        <w:t>,</w:t>
      </w:r>
      <w:r w:rsidR="00F97198">
        <w:rPr>
          <w:rFonts w:ascii="Arial" w:hAnsi="Arial"/>
          <w:b/>
          <w:sz w:val="28"/>
        </w:rPr>
        <w:t xml:space="preserve"> and Traditions of Juneteenth</w:t>
      </w:r>
    </w:p>
    <w:p w14:paraId="12D5AE9E" w14:textId="77777777" w:rsidR="00B5191C" w:rsidRPr="00DA5F45" w:rsidRDefault="00B5191C" w:rsidP="00B5191C">
      <w:pPr>
        <w:rPr>
          <w:rFonts w:ascii="Arial" w:hAnsi="Arial"/>
          <w:b/>
          <w:sz w:val="22"/>
        </w:rPr>
      </w:pPr>
    </w:p>
    <w:p w14:paraId="2A98ADE1" w14:textId="29A5D43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97198">
        <w:rPr>
          <w:rFonts w:ascii="Arial" w:hAnsi="Arial"/>
          <w:bCs/>
          <w:sz w:val="22"/>
        </w:rPr>
        <w:t>The Taste of Freedom: A Juneteenth Foodways Journey</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F97198">
        <w:rPr>
          <w:rFonts w:ascii="Arial" w:hAnsi="Arial"/>
          <w:sz w:val="22"/>
        </w:rPr>
        <w:t>Donna Rae Pearson</w:t>
      </w:r>
      <w:r w:rsidR="00BC7DCF">
        <w:rPr>
          <w:rFonts w:ascii="Arial" w:hAnsi="Arial"/>
          <w:sz w:val="22"/>
        </w:rPr>
        <w:t xml:space="preserve"> </w:t>
      </w:r>
      <w:r w:rsidR="001D05DA">
        <w:rPr>
          <w:rFonts w:ascii="Arial" w:hAnsi="Arial"/>
          <w:sz w:val="22"/>
        </w:rPr>
        <w:t>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B1B0F6E" w14:textId="4D090EAF" w:rsidR="00BC7DCF" w:rsidRDefault="00B5191C" w:rsidP="00EE45A2">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612E2937" w14:textId="77777777" w:rsidR="00F97198" w:rsidRDefault="00F97198" w:rsidP="00EE45A2">
      <w:pPr>
        <w:rPr>
          <w:rFonts w:ascii="Arial" w:hAnsi="Arial"/>
          <w:sz w:val="22"/>
        </w:rPr>
      </w:pPr>
    </w:p>
    <w:p w14:paraId="0D890188" w14:textId="2B331AFB" w:rsidR="00F97198" w:rsidRDefault="00F97198" w:rsidP="00EE45A2">
      <w:pPr>
        <w:rPr>
          <w:rFonts w:ascii="Arial" w:hAnsi="Arial"/>
          <w:sz w:val="22"/>
        </w:rPr>
      </w:pPr>
      <w:r>
        <w:rPr>
          <w:rFonts w:ascii="Arial" w:hAnsi="Arial"/>
          <w:sz w:val="22"/>
        </w:rPr>
        <w:t xml:space="preserve">Donna Rae Pearson will share the story of Juneteenth from Emancipation to its modern celebration. The presentation explores Kansas’s African American history of celebrating freedom with “Emancipation Day” celebrations in communities across the state </w:t>
      </w:r>
      <w:r w:rsidR="003F46C0">
        <w:rPr>
          <w:rFonts w:ascii="Arial" w:hAnsi="Arial"/>
          <w:sz w:val="22"/>
        </w:rPr>
        <w:t xml:space="preserve">long before Juneteenth became a national holiday. Audience members will explore the holiday’s key symbols and discuss its modern expression in large community events and communal meals that echo the spirit of Black family reunions. As Pearson shares stories </w:t>
      </w:r>
      <w:r w:rsidR="003B5955">
        <w:rPr>
          <w:rFonts w:ascii="Arial" w:hAnsi="Arial"/>
          <w:sz w:val="22"/>
        </w:rPr>
        <w:t xml:space="preserve">about popular food traditions associated with the holiday, audience members will have the opportunity to enjoy a “celebration red drink.” </w:t>
      </w:r>
    </w:p>
    <w:p w14:paraId="21F75C2C" w14:textId="77777777" w:rsidR="00DA3C8F" w:rsidRPr="00EE45A2" w:rsidRDefault="00DA3C8F" w:rsidP="00EE45A2">
      <w:pPr>
        <w:rPr>
          <w:rFonts w:ascii="Arial" w:hAnsi="Arial"/>
          <w:sz w:val="22"/>
        </w:rPr>
      </w:pPr>
    </w:p>
    <w:p w14:paraId="114A2A29" w14:textId="5E926AB3" w:rsidR="00F818CD" w:rsidRDefault="003B5955" w:rsidP="00B5191C">
      <w:pPr>
        <w:rPr>
          <w:rFonts w:ascii="Arial" w:hAnsi="Arial"/>
          <w:sz w:val="22"/>
        </w:rPr>
      </w:pPr>
      <w:r>
        <w:rPr>
          <w:rFonts w:ascii="Arial" w:hAnsi="Arial"/>
          <w:sz w:val="22"/>
        </w:rPr>
        <w:t xml:space="preserve">Donna Rae Pearson is a historian and researcher of African American heritage in Kansas. </w:t>
      </w:r>
    </w:p>
    <w:p w14:paraId="1A37B346" w14:textId="77777777" w:rsidR="00DA3C8F" w:rsidRDefault="00DA3C8F"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3316A1EF"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3B5955">
        <w:rPr>
          <w:rFonts w:ascii="Arial" w:hAnsi="Arial"/>
          <w:bCs/>
          <w:sz w:val="22"/>
        </w:rPr>
        <w:t>The Taste of Freedom: A Juneteenth Foodways Journey</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68838B8A" w14:textId="07286BF0" w:rsidR="00896C99" w:rsidRPr="00896C99" w:rsidRDefault="00B5191C" w:rsidP="00896C99">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w:t>
      </w:r>
      <w:r w:rsidR="00427D76">
        <w:rPr>
          <w:rFonts w:ascii="Arial" w:hAnsi="Arial"/>
          <w:bCs/>
          <w:i/>
          <w:sz w:val="18"/>
        </w:rPr>
        <w:t xml:space="preserve">Explores </w:t>
      </w:r>
      <w:r w:rsidR="002812E2">
        <w:rPr>
          <w:rFonts w:ascii="Arial" w:hAnsi="Arial"/>
          <w:bCs/>
          <w:i/>
          <w:sz w:val="18"/>
        </w:rPr>
        <w:t>Food, History, and Traditions of Juneteenth</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0160B"/>
    <w:rsid w:val="00013DAF"/>
    <w:rsid w:val="00062F08"/>
    <w:rsid w:val="0007296F"/>
    <w:rsid w:val="000A219C"/>
    <w:rsid w:val="000A4C31"/>
    <w:rsid w:val="000B18CE"/>
    <w:rsid w:val="000D2EF0"/>
    <w:rsid w:val="000E3D2C"/>
    <w:rsid w:val="000F43B9"/>
    <w:rsid w:val="001971D0"/>
    <w:rsid w:val="001D05DA"/>
    <w:rsid w:val="00236D65"/>
    <w:rsid w:val="00250E9C"/>
    <w:rsid w:val="002812E2"/>
    <w:rsid w:val="0028242A"/>
    <w:rsid w:val="002C37D7"/>
    <w:rsid w:val="002C3A5E"/>
    <w:rsid w:val="00321389"/>
    <w:rsid w:val="00327F8F"/>
    <w:rsid w:val="003426CD"/>
    <w:rsid w:val="00387898"/>
    <w:rsid w:val="003A11A9"/>
    <w:rsid w:val="003B5955"/>
    <w:rsid w:val="003D2C27"/>
    <w:rsid w:val="003F46C0"/>
    <w:rsid w:val="004113A9"/>
    <w:rsid w:val="00427D76"/>
    <w:rsid w:val="004A6BCB"/>
    <w:rsid w:val="004B6AE6"/>
    <w:rsid w:val="004C0BDE"/>
    <w:rsid w:val="004D7074"/>
    <w:rsid w:val="004E5C51"/>
    <w:rsid w:val="004F7520"/>
    <w:rsid w:val="005740C9"/>
    <w:rsid w:val="006264D6"/>
    <w:rsid w:val="006268C3"/>
    <w:rsid w:val="0064353C"/>
    <w:rsid w:val="006A7862"/>
    <w:rsid w:val="006C00DB"/>
    <w:rsid w:val="006C04EF"/>
    <w:rsid w:val="007A60C7"/>
    <w:rsid w:val="007F553F"/>
    <w:rsid w:val="0081560B"/>
    <w:rsid w:val="008604D9"/>
    <w:rsid w:val="00864294"/>
    <w:rsid w:val="008768C5"/>
    <w:rsid w:val="00896C99"/>
    <w:rsid w:val="00903A91"/>
    <w:rsid w:val="00927199"/>
    <w:rsid w:val="00947139"/>
    <w:rsid w:val="009636AD"/>
    <w:rsid w:val="00993261"/>
    <w:rsid w:val="009F77C1"/>
    <w:rsid w:val="00A06E35"/>
    <w:rsid w:val="00A25917"/>
    <w:rsid w:val="00A467A4"/>
    <w:rsid w:val="00A55874"/>
    <w:rsid w:val="00A708A0"/>
    <w:rsid w:val="00A86460"/>
    <w:rsid w:val="00AB7BE8"/>
    <w:rsid w:val="00AC627C"/>
    <w:rsid w:val="00AF5DA4"/>
    <w:rsid w:val="00B5191C"/>
    <w:rsid w:val="00B93869"/>
    <w:rsid w:val="00BC3B31"/>
    <w:rsid w:val="00BC7DCF"/>
    <w:rsid w:val="00BE4468"/>
    <w:rsid w:val="00BF7CDB"/>
    <w:rsid w:val="00C32CD9"/>
    <w:rsid w:val="00C7573F"/>
    <w:rsid w:val="00C83B9E"/>
    <w:rsid w:val="00CE4EEF"/>
    <w:rsid w:val="00D8298E"/>
    <w:rsid w:val="00D92EF1"/>
    <w:rsid w:val="00DA3C8F"/>
    <w:rsid w:val="00DA47D6"/>
    <w:rsid w:val="00DE0316"/>
    <w:rsid w:val="00E02FF0"/>
    <w:rsid w:val="00E268E2"/>
    <w:rsid w:val="00E83D83"/>
    <w:rsid w:val="00EA3D3A"/>
    <w:rsid w:val="00EE45A2"/>
    <w:rsid w:val="00F778D1"/>
    <w:rsid w:val="00F80953"/>
    <w:rsid w:val="00F80EA8"/>
    <w:rsid w:val="00F818CD"/>
    <w:rsid w:val="00F97198"/>
    <w:rsid w:val="00FC6ADD"/>
    <w:rsid w:val="00FD79A1"/>
    <w:rsid w:val="00FE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BFE8BB-18E9-47EE-A1C3-07631FB73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5</TotalTime>
  <Pages>2</Pages>
  <Words>365</Words>
  <Characters>2208</Characters>
  <Application>Microsoft Office Word</Application>
  <DocSecurity>0</DocSecurity>
  <Lines>57</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8</cp:revision>
  <cp:lastPrinted>2026-01-15T20:57:00Z</cp:lastPrinted>
  <dcterms:created xsi:type="dcterms:W3CDTF">2026-01-15T16:18:00Z</dcterms:created>
  <dcterms:modified xsi:type="dcterms:W3CDTF">2026-01-15T20:57:00Z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